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0A6B5" w14:textId="0001AFAA" w:rsidR="006B2F86" w:rsidRDefault="00C75FE3" w:rsidP="00E71FC3">
      <w:pPr>
        <w:pStyle w:val="NoSpacing"/>
      </w:pPr>
      <w:r>
        <w:rPr>
          <w:u w:val="single"/>
        </w:rPr>
        <w:t>Joan PHILLIPS</w:t>
      </w:r>
      <w:r>
        <w:t xml:space="preserve">    </w:t>
      </w:r>
      <w:proofErr w:type="gramStart"/>
      <w:r>
        <w:t xml:space="preserve">   (</w:t>
      </w:r>
      <w:proofErr w:type="gramEnd"/>
      <w:r>
        <w:t>fl.1420)</w:t>
      </w:r>
    </w:p>
    <w:p w14:paraId="5BBCC182" w14:textId="73586D45" w:rsidR="00C75FE3" w:rsidRDefault="00C75FE3" w:rsidP="00E71FC3">
      <w:pPr>
        <w:pStyle w:val="NoSpacing"/>
      </w:pPr>
    </w:p>
    <w:p w14:paraId="2264DDFD" w14:textId="12A4F85F" w:rsidR="00C75FE3" w:rsidRDefault="00C75FE3" w:rsidP="00E71FC3">
      <w:pPr>
        <w:pStyle w:val="NoSpacing"/>
      </w:pPr>
    </w:p>
    <w:p w14:paraId="5DD91699" w14:textId="0E9D08DA" w:rsidR="00C75FE3" w:rsidRDefault="00C75FE3" w:rsidP="00E71FC3">
      <w:pPr>
        <w:pStyle w:val="NoSpacing"/>
      </w:pPr>
      <w:r>
        <w:t xml:space="preserve">Daughter of William Phillips of </w:t>
      </w:r>
      <w:proofErr w:type="gramStart"/>
      <w:r>
        <w:t>Bath(</w:t>
      </w:r>
      <w:proofErr w:type="gramEnd"/>
      <w:r>
        <w:t>d.1444)(q.v.).   (H.O.C. IV pp.74-5)</w:t>
      </w:r>
    </w:p>
    <w:p w14:paraId="39694C97" w14:textId="465F06CB" w:rsidR="00C75FE3" w:rsidRDefault="00C75FE3" w:rsidP="00E71FC3">
      <w:pPr>
        <w:pStyle w:val="NoSpacing"/>
      </w:pPr>
      <w:r>
        <w:t xml:space="preserve">= William </w:t>
      </w:r>
      <w:proofErr w:type="spellStart"/>
      <w:r>
        <w:t>Walleys</w:t>
      </w:r>
      <w:proofErr w:type="spellEnd"/>
      <w:r>
        <w:t>.  (ibid.)</w:t>
      </w:r>
    </w:p>
    <w:p w14:paraId="46948245" w14:textId="4A5679D1" w:rsidR="00C75FE3" w:rsidRDefault="00C75FE3" w:rsidP="00E71FC3">
      <w:pPr>
        <w:pStyle w:val="NoSpacing"/>
      </w:pPr>
    </w:p>
    <w:p w14:paraId="728C1E37" w14:textId="04701547" w:rsidR="00C75FE3" w:rsidRDefault="00C75FE3" w:rsidP="00E71FC3">
      <w:pPr>
        <w:pStyle w:val="NoSpacing"/>
      </w:pPr>
    </w:p>
    <w:p w14:paraId="5AECEA7B" w14:textId="1286510D" w:rsidR="00C75FE3" w:rsidRPr="00C75FE3" w:rsidRDefault="00C75FE3" w:rsidP="00E71FC3">
      <w:pPr>
        <w:pStyle w:val="NoSpacing"/>
      </w:pPr>
      <w:r>
        <w:t>27 August 2018</w:t>
      </w:r>
      <w:bookmarkStart w:id="0" w:name="_GoBack"/>
      <w:bookmarkEnd w:id="0"/>
    </w:p>
    <w:sectPr w:rsidR="00C75FE3" w:rsidRPr="00C75F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555B2" w14:textId="77777777" w:rsidR="00C75FE3" w:rsidRDefault="00C75FE3" w:rsidP="00E71FC3">
      <w:pPr>
        <w:spacing w:after="0" w:line="240" w:lineRule="auto"/>
      </w:pPr>
      <w:r>
        <w:separator/>
      </w:r>
    </w:p>
  </w:endnote>
  <w:endnote w:type="continuationSeparator" w:id="0">
    <w:p w14:paraId="40D6B49A" w14:textId="77777777" w:rsidR="00C75FE3" w:rsidRDefault="00C75F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2861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FC22C" w14:textId="77777777" w:rsidR="00C75FE3" w:rsidRDefault="00C75FE3" w:rsidP="00E71FC3">
      <w:pPr>
        <w:spacing w:after="0" w:line="240" w:lineRule="auto"/>
      </w:pPr>
      <w:r>
        <w:separator/>
      </w:r>
    </w:p>
  </w:footnote>
  <w:footnote w:type="continuationSeparator" w:id="0">
    <w:p w14:paraId="5209E20F" w14:textId="77777777" w:rsidR="00C75FE3" w:rsidRDefault="00C75F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FE3"/>
    <w:rsid w:val="001A7C09"/>
    <w:rsid w:val="00577BD5"/>
    <w:rsid w:val="00656CBA"/>
    <w:rsid w:val="006A1F77"/>
    <w:rsid w:val="00733BE7"/>
    <w:rsid w:val="00AB52E8"/>
    <w:rsid w:val="00B16D3F"/>
    <w:rsid w:val="00BB41AC"/>
    <w:rsid w:val="00C75FE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FC376"/>
  <w15:chartTrackingRefBased/>
  <w15:docId w15:val="{FA4DB751-82BA-4391-844D-4FF6F1164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2018-08-27T20:11:00Z</dcterms:created>
  <dcterms:modified xsi:type="dcterms:W3CDTF">2018-08-27T20:13:00Z</dcterms:modified>
</cp:coreProperties>
</file>